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der Wasseraufbereitungsanlage BG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62/2600036775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der Wasseraufbereitungsanlage BG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